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13256" w14:textId="29FFAC87" w:rsidR="007C341F" w:rsidRDefault="007C341F" w:rsidP="007C3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Hervey PORTH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6A83F235" w14:textId="5F86DB01" w:rsidR="007C341F" w:rsidRDefault="007C341F" w:rsidP="007C3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Trewardrayth</w:t>
      </w:r>
      <w:proofErr w:type="spellEnd"/>
      <w:r>
        <w:rPr>
          <w:rFonts w:cs="Times New Roman"/>
          <w:szCs w:val="24"/>
        </w:rPr>
        <w:t xml:space="preserve"> Priory.</w:t>
      </w:r>
    </w:p>
    <w:p w14:paraId="535E640D" w14:textId="77777777" w:rsidR="007C341F" w:rsidRDefault="007C341F" w:rsidP="007C341F">
      <w:pPr>
        <w:pStyle w:val="NoSpacing"/>
        <w:rPr>
          <w:rFonts w:cs="Times New Roman"/>
          <w:szCs w:val="24"/>
        </w:rPr>
      </w:pPr>
    </w:p>
    <w:p w14:paraId="653089A9" w14:textId="77777777" w:rsidR="007C341F" w:rsidRDefault="007C341F" w:rsidP="007C341F">
      <w:pPr>
        <w:pStyle w:val="NoSpacing"/>
        <w:rPr>
          <w:rFonts w:cs="Times New Roman"/>
          <w:szCs w:val="24"/>
        </w:rPr>
      </w:pPr>
    </w:p>
    <w:p w14:paraId="29221212" w14:textId="77777777" w:rsidR="007C341F" w:rsidRDefault="007C341F" w:rsidP="007C341F">
      <w:pPr>
        <w:pStyle w:val="NoSpacing"/>
        <w:rPr>
          <w:rFonts w:cs="Times New Roman"/>
          <w:szCs w:val="24"/>
        </w:rPr>
      </w:pPr>
    </w:p>
    <w:p w14:paraId="1B1C16D5" w14:textId="77777777" w:rsidR="007C341F" w:rsidRDefault="007C341F" w:rsidP="007C3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>He was ordained priest.</w:t>
      </w:r>
    </w:p>
    <w:p w14:paraId="1FA49823" w14:textId="77777777" w:rsidR="007C341F" w:rsidRDefault="007C341F" w:rsidP="007C3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86D3762" w14:textId="77777777" w:rsidR="007C341F" w:rsidRDefault="007C341F" w:rsidP="007C341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p.198)</w:t>
      </w:r>
    </w:p>
    <w:p w14:paraId="60F254B6" w14:textId="77777777" w:rsidR="007C341F" w:rsidRDefault="007C341F" w:rsidP="007C341F">
      <w:pPr>
        <w:pStyle w:val="NoSpacing"/>
        <w:rPr>
          <w:rFonts w:cs="Times New Roman"/>
          <w:szCs w:val="24"/>
        </w:rPr>
      </w:pPr>
    </w:p>
    <w:p w14:paraId="4BA8A71A" w14:textId="77777777" w:rsidR="007C341F" w:rsidRDefault="007C341F" w:rsidP="007C341F">
      <w:pPr>
        <w:pStyle w:val="NoSpacing"/>
        <w:rPr>
          <w:rFonts w:cs="Times New Roman"/>
          <w:szCs w:val="24"/>
        </w:rPr>
      </w:pPr>
    </w:p>
    <w:p w14:paraId="201F7A3F" w14:textId="77777777" w:rsidR="007C341F" w:rsidRDefault="007C341F" w:rsidP="007C3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November 2023</w:t>
      </w:r>
    </w:p>
    <w:p w14:paraId="248BFAD2" w14:textId="77777777" w:rsidR="007C341F" w:rsidRPr="007C341F" w:rsidRDefault="007C341F" w:rsidP="007C341F">
      <w:pPr>
        <w:pStyle w:val="NoSpacing"/>
        <w:rPr>
          <w:rFonts w:cs="Times New Roman"/>
          <w:szCs w:val="24"/>
        </w:rPr>
      </w:pPr>
    </w:p>
    <w:p w14:paraId="25CFE2C0" w14:textId="77777777" w:rsidR="007C341F" w:rsidRPr="007C341F" w:rsidRDefault="007C341F" w:rsidP="00D54928">
      <w:pPr>
        <w:pStyle w:val="NoSpacing"/>
        <w:rPr>
          <w:rFonts w:cs="Times New Roman"/>
          <w:szCs w:val="24"/>
        </w:rPr>
      </w:pPr>
    </w:p>
    <w:p w14:paraId="4848ED62" w14:textId="77777777" w:rsidR="00D54928" w:rsidRPr="00D54928" w:rsidRDefault="00D54928" w:rsidP="009139A6">
      <w:pPr>
        <w:pStyle w:val="NoSpacing"/>
        <w:rPr>
          <w:rFonts w:cs="Times New Roman"/>
          <w:szCs w:val="24"/>
        </w:rPr>
      </w:pPr>
    </w:p>
    <w:sectPr w:rsidR="00D54928" w:rsidRPr="00D549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C641C" w14:textId="77777777" w:rsidR="00D54928" w:rsidRDefault="00D54928" w:rsidP="009139A6">
      <w:r>
        <w:separator/>
      </w:r>
    </w:p>
  </w:endnote>
  <w:endnote w:type="continuationSeparator" w:id="0">
    <w:p w14:paraId="44CA893B" w14:textId="77777777" w:rsidR="00D54928" w:rsidRDefault="00D549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E8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697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460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3137" w14:textId="77777777" w:rsidR="00D54928" w:rsidRDefault="00D54928" w:rsidP="009139A6">
      <w:r>
        <w:separator/>
      </w:r>
    </w:p>
  </w:footnote>
  <w:footnote w:type="continuationSeparator" w:id="0">
    <w:p w14:paraId="0BE4DDB5" w14:textId="77777777" w:rsidR="00D54928" w:rsidRDefault="00D549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1A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58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69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928"/>
    <w:rsid w:val="000666E0"/>
    <w:rsid w:val="002510B7"/>
    <w:rsid w:val="00545723"/>
    <w:rsid w:val="005C130B"/>
    <w:rsid w:val="007C341F"/>
    <w:rsid w:val="00826F5C"/>
    <w:rsid w:val="008D31AC"/>
    <w:rsid w:val="009139A6"/>
    <w:rsid w:val="009448BB"/>
    <w:rsid w:val="00947624"/>
    <w:rsid w:val="00A3176C"/>
    <w:rsid w:val="00AE65F8"/>
    <w:rsid w:val="00BA00AB"/>
    <w:rsid w:val="00CB4ED9"/>
    <w:rsid w:val="00D5492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662FD"/>
  <w15:chartTrackingRefBased/>
  <w15:docId w15:val="{9E621FA0-1900-4F1F-8F2E-85EE6E01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2023-11-24T20:21:00Z</dcterms:created>
  <dcterms:modified xsi:type="dcterms:W3CDTF">2023-11-24T21:28:00Z</dcterms:modified>
</cp:coreProperties>
</file>